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14A" w:rsidRDefault="0029214A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29214A" w:rsidRPr="00237778" w:rsidRDefault="0029214A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29214A" w:rsidRPr="00237778" w:rsidRDefault="0029214A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29214A" w:rsidRPr="004B444B" w:rsidRDefault="0029214A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29214A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29214A" w:rsidRPr="004B444B" w:rsidRDefault="0029214A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29214A" w:rsidRDefault="0029214A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29214A" w:rsidRPr="00E61551" w:rsidRDefault="0029214A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29214A" w:rsidRPr="00B15474" w:rsidRDefault="0029214A" w:rsidP="00A64DA9">
      <w:pPr>
        <w:suppressAutoHyphens w:val="0"/>
        <w:autoSpaceDN w:val="0"/>
        <w:adjustRightInd w:val="0"/>
        <w:spacing w:after="160" w:line="254" w:lineRule="auto"/>
        <w:jc w:val="center"/>
        <w:rPr>
          <w:b/>
          <w:color w:val="auto"/>
          <w:sz w:val="28"/>
          <w:szCs w:val="28"/>
        </w:rPr>
      </w:pPr>
      <w:r w:rsidRPr="00B1547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B15474">
        <w:rPr>
          <w:b/>
          <w:bCs/>
          <w:color w:val="auto"/>
          <w:lang w:eastAsia="pl-PL"/>
        </w:rPr>
        <w:t>„</w:t>
      </w:r>
      <w:bookmarkEnd w:id="0"/>
      <w:r>
        <w:rPr>
          <w:b/>
          <w:bCs/>
          <w:sz w:val="28"/>
          <w:szCs w:val="28"/>
        </w:rPr>
        <w:t>B</w:t>
      </w:r>
      <w:r>
        <w:rPr>
          <w:b/>
          <w:sz w:val="28"/>
          <w:szCs w:val="28"/>
        </w:rPr>
        <w:t xml:space="preserve">udowa dróg ul. Zielonej i Lipowej w Święciechowie, ul. Kwiatowej </w:t>
      </w:r>
      <w:r>
        <w:rPr>
          <w:b/>
          <w:sz w:val="28"/>
          <w:szCs w:val="28"/>
        </w:rPr>
        <w:br/>
        <w:t>w Przybyszewie oraz ul. Leszczyńskiej w Długich Starych</w:t>
      </w:r>
      <w:r w:rsidRPr="00B15474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B15474">
        <w:rPr>
          <w:i/>
          <w:color w:val="auto"/>
          <w:sz w:val="28"/>
          <w:szCs w:val="28"/>
          <w:lang w:eastAsia="pl-PL"/>
        </w:rPr>
        <w:t>,</w:t>
      </w:r>
      <w:r w:rsidRPr="00B15474">
        <w:rPr>
          <w:i/>
          <w:color w:val="auto"/>
          <w:lang w:eastAsia="pl-PL"/>
        </w:rPr>
        <w:t xml:space="preserve"> </w:t>
      </w:r>
    </w:p>
    <w:p w:rsidR="0029214A" w:rsidRPr="00275863" w:rsidRDefault="0029214A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29214A" w:rsidRPr="00237778" w:rsidRDefault="0029214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29214A" w:rsidRPr="00237778" w:rsidRDefault="0029214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29214A" w:rsidRDefault="0029214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29214A" w:rsidRPr="00237778" w:rsidRDefault="0029214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29214A" w:rsidRDefault="0029214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29214A" w:rsidRDefault="0029214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29214A" w:rsidRPr="00237778" w:rsidRDefault="0029214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29214A" w:rsidRPr="00237778" w:rsidRDefault="0029214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29214A" w:rsidRDefault="0029214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29214A" w:rsidRPr="00237778" w:rsidRDefault="0029214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29214A" w:rsidRPr="008D42BC" w:rsidRDefault="0029214A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29214A" w:rsidRPr="008D42BC" w:rsidRDefault="0029214A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29214A" w:rsidRPr="002E4FFE" w:rsidRDefault="0029214A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29214A" w:rsidRPr="00237778" w:rsidRDefault="0029214A" w:rsidP="00E93D27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>
        <w:rPr>
          <w:i/>
          <w:iCs/>
          <w:color w:val="auto"/>
          <w:sz w:val="22"/>
          <w:szCs w:val="22"/>
          <w:lang w:eastAsia="pl-PL"/>
        </w:rPr>
        <w:t>…………………………, dnia …………2023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sectPr w:rsidR="0029214A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14A" w:rsidRDefault="0029214A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29214A" w:rsidRDefault="0029214A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14A" w:rsidRDefault="0029214A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29214A" w:rsidRDefault="0029214A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4A" w:rsidRDefault="0029214A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Znak sprawy: FS.271.6.2023</w:t>
    </w:r>
  </w:p>
  <w:p w:rsidR="0029214A" w:rsidRPr="00237778" w:rsidRDefault="0029214A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2" o:spid="_x0000_i1026" type="#_x0000_t75" style="width:96pt;height:54.75pt;visibility:visible">
          <v:imagedata r:id="rId1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35EEB"/>
    <w:rsid w:val="00051374"/>
    <w:rsid w:val="000717A6"/>
    <w:rsid w:val="000814B1"/>
    <w:rsid w:val="000837AD"/>
    <w:rsid w:val="000A1C10"/>
    <w:rsid w:val="000B4B39"/>
    <w:rsid w:val="000D2E7B"/>
    <w:rsid w:val="000F4CF8"/>
    <w:rsid w:val="001110F3"/>
    <w:rsid w:val="001121CC"/>
    <w:rsid w:val="00175208"/>
    <w:rsid w:val="0019207B"/>
    <w:rsid w:val="001945E7"/>
    <w:rsid w:val="001B01D4"/>
    <w:rsid w:val="00236D9D"/>
    <w:rsid w:val="00237778"/>
    <w:rsid w:val="00267068"/>
    <w:rsid w:val="00275863"/>
    <w:rsid w:val="0029214A"/>
    <w:rsid w:val="002C4333"/>
    <w:rsid w:val="002E4FFE"/>
    <w:rsid w:val="002E580B"/>
    <w:rsid w:val="003235FF"/>
    <w:rsid w:val="003559F4"/>
    <w:rsid w:val="00367811"/>
    <w:rsid w:val="0038022E"/>
    <w:rsid w:val="003804A4"/>
    <w:rsid w:val="003B7CB8"/>
    <w:rsid w:val="003C26F0"/>
    <w:rsid w:val="003D157C"/>
    <w:rsid w:val="003E49F3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907FB"/>
    <w:rsid w:val="004925E9"/>
    <w:rsid w:val="004B444B"/>
    <w:rsid w:val="004D4154"/>
    <w:rsid w:val="004D643A"/>
    <w:rsid w:val="004E32E9"/>
    <w:rsid w:val="00536957"/>
    <w:rsid w:val="005462DA"/>
    <w:rsid w:val="005670FC"/>
    <w:rsid w:val="005842C5"/>
    <w:rsid w:val="00595A1B"/>
    <w:rsid w:val="005B26CE"/>
    <w:rsid w:val="005B3600"/>
    <w:rsid w:val="005D1B38"/>
    <w:rsid w:val="005F015E"/>
    <w:rsid w:val="005F2313"/>
    <w:rsid w:val="00616D96"/>
    <w:rsid w:val="00645020"/>
    <w:rsid w:val="00675691"/>
    <w:rsid w:val="00681A87"/>
    <w:rsid w:val="00686727"/>
    <w:rsid w:val="00696AF6"/>
    <w:rsid w:val="006A0AA4"/>
    <w:rsid w:val="006B12FF"/>
    <w:rsid w:val="006B5CAA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F057E"/>
    <w:rsid w:val="00817F8E"/>
    <w:rsid w:val="008201CF"/>
    <w:rsid w:val="00820C2C"/>
    <w:rsid w:val="008304DC"/>
    <w:rsid w:val="008554A8"/>
    <w:rsid w:val="0086602B"/>
    <w:rsid w:val="008A5647"/>
    <w:rsid w:val="008B6645"/>
    <w:rsid w:val="008D42BC"/>
    <w:rsid w:val="0090043C"/>
    <w:rsid w:val="009156EB"/>
    <w:rsid w:val="00927198"/>
    <w:rsid w:val="009425E6"/>
    <w:rsid w:val="00947F9D"/>
    <w:rsid w:val="00955B77"/>
    <w:rsid w:val="00983108"/>
    <w:rsid w:val="009926BF"/>
    <w:rsid w:val="009928FB"/>
    <w:rsid w:val="009C3E12"/>
    <w:rsid w:val="009E0838"/>
    <w:rsid w:val="009E4C47"/>
    <w:rsid w:val="009E5872"/>
    <w:rsid w:val="00A010B8"/>
    <w:rsid w:val="00A24FD0"/>
    <w:rsid w:val="00A35F2E"/>
    <w:rsid w:val="00A54E43"/>
    <w:rsid w:val="00A64DA9"/>
    <w:rsid w:val="00A72A30"/>
    <w:rsid w:val="00A74898"/>
    <w:rsid w:val="00A771CF"/>
    <w:rsid w:val="00A84687"/>
    <w:rsid w:val="00AD2C0B"/>
    <w:rsid w:val="00B0094A"/>
    <w:rsid w:val="00B15474"/>
    <w:rsid w:val="00B15D03"/>
    <w:rsid w:val="00B1658C"/>
    <w:rsid w:val="00B26632"/>
    <w:rsid w:val="00B348C6"/>
    <w:rsid w:val="00B36A81"/>
    <w:rsid w:val="00B672DE"/>
    <w:rsid w:val="00B86BA5"/>
    <w:rsid w:val="00B978FD"/>
    <w:rsid w:val="00BA5965"/>
    <w:rsid w:val="00BE67AD"/>
    <w:rsid w:val="00BF0A69"/>
    <w:rsid w:val="00C32C36"/>
    <w:rsid w:val="00C555CE"/>
    <w:rsid w:val="00C55DF0"/>
    <w:rsid w:val="00C61D48"/>
    <w:rsid w:val="00C640FB"/>
    <w:rsid w:val="00C65BF3"/>
    <w:rsid w:val="00C72A5B"/>
    <w:rsid w:val="00CE2A93"/>
    <w:rsid w:val="00D01B6F"/>
    <w:rsid w:val="00D03876"/>
    <w:rsid w:val="00D07606"/>
    <w:rsid w:val="00D3527B"/>
    <w:rsid w:val="00D804D7"/>
    <w:rsid w:val="00DB5D99"/>
    <w:rsid w:val="00DC23D5"/>
    <w:rsid w:val="00DC406B"/>
    <w:rsid w:val="00DC5AFB"/>
    <w:rsid w:val="00DD262B"/>
    <w:rsid w:val="00DD72A5"/>
    <w:rsid w:val="00DF3459"/>
    <w:rsid w:val="00E06813"/>
    <w:rsid w:val="00E2594E"/>
    <w:rsid w:val="00E33F18"/>
    <w:rsid w:val="00E53D20"/>
    <w:rsid w:val="00E61551"/>
    <w:rsid w:val="00E61FEB"/>
    <w:rsid w:val="00E93D27"/>
    <w:rsid w:val="00E97E59"/>
    <w:rsid w:val="00EA4A1B"/>
    <w:rsid w:val="00EC6D92"/>
    <w:rsid w:val="00EE5462"/>
    <w:rsid w:val="00EF6470"/>
    <w:rsid w:val="00F05F22"/>
    <w:rsid w:val="00F10FE1"/>
    <w:rsid w:val="00F12253"/>
    <w:rsid w:val="00F23142"/>
    <w:rsid w:val="00F265D0"/>
    <w:rsid w:val="00F37EC7"/>
    <w:rsid w:val="00F5372D"/>
    <w:rsid w:val="00F620EF"/>
    <w:rsid w:val="00F6702C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40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164</Words>
  <Characters>984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34</cp:revision>
  <dcterms:created xsi:type="dcterms:W3CDTF">2021-04-20T12:41:00Z</dcterms:created>
  <dcterms:modified xsi:type="dcterms:W3CDTF">2023-04-24T13:16:00Z</dcterms:modified>
</cp:coreProperties>
</file>